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Huddersfield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Huddersfield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Huddersfield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Huddersfield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Huddersfield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Huddersfield are estimated to have a score of 1-2 on the PGSI (low-risk gambling), whilst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70.5% </w:t>
      </w:r>
      <w:r w:rsidRPr="004747BF">
        <w:rPr>
          <w:rFonts w:ascii="Libre Franklin Light" w:eastAsia="Times New Roman" w:hAnsi="Libre Franklin Light" w:cs="Calibri Light"/>
        </w:rPr>
        <w:t xml:space="preserve">of those respondents classified as PGSI 8+ in Huddersfield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Huddersfield is estimated to be </w:t>
      </w:r>
      <w:r w:rsidRPr="00773DF7">
        <w:rPr>
          <w:rFonts w:ascii="Libre Franklin Light" w:eastAsia="Times New Roman" w:hAnsi="Libre Franklin Light" w:cs="Calibri Light"/>
          <w:b/>
          <w:bCs/>
          <w:color w:val="C45911" w:themeColor="accent2" w:themeShade="BF"/>
        </w:rPr>
        <w:t xml:space="preserve">£4,146,009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Huddersfield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Huddersfield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Huddersfield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Huddersfield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udders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Huddersfield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udders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Huddersfield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Huddersfield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70.5%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udders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Huddersfield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Huddersfield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Huddersfield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Huddersfield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Huddersfield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Huddersfield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£4,146,009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Huddersfield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£67,532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£1,396,593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£100,047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£28,138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£51,587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£2,502,112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£4,146,009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Huddersfield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Huddersfield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Huddersfield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Huddersfield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Huddersfield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Huddersfield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Huddersfield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Huddersfield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Huddersfield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Huddersfield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Huddersfield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Huddersfield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2BE5821-8543-4272-9047-1FDB4DC7DEE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